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979C7" w14:textId="77777777" w:rsidR="00547FC8" w:rsidRDefault="00547FC8" w:rsidP="00547F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PHILIP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1917201" w14:textId="77777777" w:rsidR="00547FC8" w:rsidRDefault="00547FC8" w:rsidP="00547FC8">
      <w:pPr>
        <w:pStyle w:val="NoSpacing"/>
        <w:rPr>
          <w:rFonts w:cs="Times New Roman"/>
          <w:szCs w:val="24"/>
        </w:rPr>
      </w:pPr>
    </w:p>
    <w:p w14:paraId="13CF585F" w14:textId="77777777" w:rsidR="00547FC8" w:rsidRDefault="00547FC8" w:rsidP="00547FC8">
      <w:pPr>
        <w:pStyle w:val="NoSpacing"/>
        <w:rPr>
          <w:rFonts w:cs="Times New Roman"/>
          <w:szCs w:val="24"/>
        </w:rPr>
      </w:pPr>
    </w:p>
    <w:p w14:paraId="147DFD58" w14:textId="77777777" w:rsidR="00547FC8" w:rsidRDefault="00547FC8" w:rsidP="00547F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Walter Male of </w:t>
      </w:r>
      <w:proofErr w:type="spellStart"/>
      <w:r>
        <w:rPr>
          <w:rFonts w:cs="Times New Roman"/>
          <w:szCs w:val="24"/>
        </w:rPr>
        <w:t>Gedney</w:t>
      </w:r>
      <w:proofErr w:type="spellEnd"/>
      <w:r>
        <w:rPr>
          <w:rFonts w:cs="Times New Roman"/>
          <w:szCs w:val="24"/>
        </w:rPr>
        <w:t>, Lincolnshire(q.v.),</w:t>
      </w:r>
    </w:p>
    <w:p w14:paraId="406CE1B9" w14:textId="77777777" w:rsidR="00547FC8" w:rsidRDefault="00547FC8" w:rsidP="00547F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three others.</w:t>
      </w:r>
    </w:p>
    <w:p w14:paraId="2C1C5E5C" w14:textId="77777777" w:rsidR="00547FC8" w:rsidRDefault="00547FC8" w:rsidP="00547FC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75CB554" w14:textId="77777777" w:rsidR="00547FC8" w:rsidRDefault="00547FC8" w:rsidP="00547FC8">
      <w:pPr>
        <w:pStyle w:val="NoSpacing"/>
        <w:rPr>
          <w:rFonts w:cs="Times New Roman"/>
          <w:szCs w:val="24"/>
        </w:rPr>
      </w:pPr>
    </w:p>
    <w:p w14:paraId="1AA5436A" w14:textId="77777777" w:rsidR="00547FC8" w:rsidRDefault="00547FC8" w:rsidP="00547FC8">
      <w:pPr>
        <w:pStyle w:val="NoSpacing"/>
        <w:rPr>
          <w:rFonts w:cs="Times New Roman"/>
          <w:szCs w:val="24"/>
        </w:rPr>
      </w:pPr>
    </w:p>
    <w:p w14:paraId="51180290" w14:textId="77777777" w:rsidR="00547FC8" w:rsidRDefault="00547FC8" w:rsidP="00547F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January 2023</w:t>
      </w:r>
    </w:p>
    <w:p w14:paraId="66F1BA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D75C3" w14:textId="77777777" w:rsidR="00547FC8" w:rsidRDefault="00547FC8" w:rsidP="009139A6">
      <w:r>
        <w:separator/>
      </w:r>
    </w:p>
  </w:endnote>
  <w:endnote w:type="continuationSeparator" w:id="0">
    <w:p w14:paraId="508FEB70" w14:textId="77777777" w:rsidR="00547FC8" w:rsidRDefault="00547F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52B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FDC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627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DA4E3" w14:textId="77777777" w:rsidR="00547FC8" w:rsidRDefault="00547FC8" w:rsidP="009139A6">
      <w:r>
        <w:separator/>
      </w:r>
    </w:p>
  </w:footnote>
  <w:footnote w:type="continuationSeparator" w:id="0">
    <w:p w14:paraId="1E820E44" w14:textId="77777777" w:rsidR="00547FC8" w:rsidRDefault="00547F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49C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3AF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573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FC8"/>
    <w:rsid w:val="000666E0"/>
    <w:rsid w:val="002510B7"/>
    <w:rsid w:val="00547FC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E9806"/>
  <w15:chartTrackingRefBased/>
  <w15:docId w15:val="{8045D17E-3DCD-44EA-8CC5-11D2DBFC1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47F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2023-02-22T20:56:00Z</dcterms:created>
  <dcterms:modified xsi:type="dcterms:W3CDTF">2023-02-22T20:56:00Z</dcterms:modified>
</cp:coreProperties>
</file>